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7E46" w:rsidRDefault="00A27E46" w:rsidP="00A27E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Alan JOHN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fl.1421)</w:t>
      </w:r>
    </w:p>
    <w:p w:rsidR="00A27E46" w:rsidRDefault="00A27E46" w:rsidP="00A27E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27E46" w:rsidRDefault="00A27E46" w:rsidP="00A27E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27E46" w:rsidRDefault="00A27E46" w:rsidP="00A27E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Jul.1421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the Guildhall,</w:t>
      </w:r>
    </w:p>
    <w:p w:rsidR="00A27E46" w:rsidRDefault="00A27E46" w:rsidP="00A27E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London, into lands of the late John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Doreward</w:t>
      </w:r>
      <w:proofErr w:type="spellEnd"/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d.1420) (q.v.).</w:t>
      </w:r>
    </w:p>
    <w:p w:rsidR="00A27E46" w:rsidRDefault="00A27E46" w:rsidP="00A27E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(www.inquisitionspostmortem.ac.uk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21-614)</w:t>
      </w:r>
    </w:p>
    <w:p w:rsidR="00A27E46" w:rsidRDefault="00A27E46" w:rsidP="00A27E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27E46" w:rsidRDefault="00A27E46" w:rsidP="00A27E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27E46" w:rsidRDefault="00A27E46" w:rsidP="00A27E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 September 2016</w:t>
      </w:r>
    </w:p>
    <w:p w:rsidR="006B2F86" w:rsidRPr="00E71FC3" w:rsidRDefault="00A27E46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7E46" w:rsidRDefault="00A27E46" w:rsidP="00E71FC3">
      <w:pPr>
        <w:spacing w:after="0" w:line="240" w:lineRule="auto"/>
      </w:pPr>
      <w:r>
        <w:separator/>
      </w:r>
    </w:p>
  </w:endnote>
  <w:endnote w:type="continuationSeparator" w:id="0">
    <w:p w:rsidR="00A27E46" w:rsidRDefault="00A27E4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7E46" w:rsidRDefault="00A27E46" w:rsidP="00E71FC3">
      <w:pPr>
        <w:spacing w:after="0" w:line="240" w:lineRule="auto"/>
      </w:pPr>
      <w:r>
        <w:separator/>
      </w:r>
    </w:p>
  </w:footnote>
  <w:footnote w:type="continuationSeparator" w:id="0">
    <w:p w:rsidR="00A27E46" w:rsidRDefault="00A27E4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7E46"/>
    <w:rsid w:val="001A7C09"/>
    <w:rsid w:val="00733BE7"/>
    <w:rsid w:val="00A27E46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0149A81-1D26-4360-A8DA-DA1A21E759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A27E46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36</Words>
  <Characters>209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2016-11-08T21:59:00Z</dcterms:created>
  <dcterms:modified xsi:type="dcterms:W3CDTF">2016-11-08T22:02:00Z</dcterms:modified>
</cp:coreProperties>
</file>